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23.11.6-2023.11.10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有电我不碰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196850</wp:posOffset>
                  </wp:positionH>
                  <wp:positionV relativeFrom="paragraph">
                    <wp:posOffset>356870</wp:posOffset>
                  </wp:positionV>
                  <wp:extent cx="5071110" cy="5187315"/>
                  <wp:effectExtent l="0" t="0" r="15240" b="13335"/>
                  <wp:wrapNone/>
                  <wp:docPr id="3" name="图片 3" descr="IMG_20231201_143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1201_14305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1110" cy="5187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Start w:id="0" w:name="_GoBack"/>
            <w:bookmarkEnd w:id="0"/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11.20-2023.11.24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311150</wp:posOffset>
                  </wp:positionH>
                  <wp:positionV relativeFrom="paragraph">
                    <wp:posOffset>131445</wp:posOffset>
                  </wp:positionV>
                  <wp:extent cx="4751705" cy="5130165"/>
                  <wp:effectExtent l="0" t="0" r="10795" b="13335"/>
                  <wp:wrapNone/>
                  <wp:docPr id="1" name="图片 1" descr="IMG_20231124_134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31124_13461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1705" cy="513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MzIyMTAzOTkwNzhkMmI5ZWYwNTNhOThjZTA1ZjU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15B41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2D85446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496D80"/>
    <w:rsid w:val="266737DA"/>
    <w:rsid w:val="266E3992"/>
    <w:rsid w:val="26834317"/>
    <w:rsid w:val="27AA012D"/>
    <w:rsid w:val="28A5211F"/>
    <w:rsid w:val="2A4827BE"/>
    <w:rsid w:val="2E3A7BDA"/>
    <w:rsid w:val="2F091661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855112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119</Words>
  <Characters>158</Characters>
  <Lines>0</Lines>
  <Paragraphs>0</Paragraphs>
  <TotalTime>1</TotalTime>
  <ScaleCrop>false</ScaleCrop>
  <LinksUpToDate>false</LinksUpToDate>
  <CharactersWithSpaces>225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2023-10-24T10:15:00Z</cp:lastPrinted>
  <dcterms:modified xsi:type="dcterms:W3CDTF">2023-12-01T06:59:27Z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09A07971D49D430EB94B767405B868E4</vt:lpwstr>
  </property>
</Properties>
</file>